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11" w:rsidRDefault="00653011" w:rsidP="009B06D3">
      <w:r>
        <w:t>Adı Soyadı:…………………………….</w:t>
      </w:r>
    </w:p>
    <w:p w:rsidR="00653011" w:rsidRPr="009B06D3" w:rsidRDefault="00653011" w:rsidP="009B06D3">
      <w:pPr>
        <w:jc w:val="center"/>
        <w:rPr>
          <w:rFonts w:ascii="Alfabe Hv Bt" w:hAnsi="Alfabe Hv Bt"/>
          <w:sz w:val="32"/>
          <w:szCs w:val="32"/>
        </w:rPr>
      </w:pPr>
      <w:r w:rsidRPr="009B06D3">
        <w:rPr>
          <w:rFonts w:ascii="Alfabe Hv Bt Tur" w:hAnsi="Alfabe Hv Bt Tur"/>
          <w:sz w:val="32"/>
          <w:szCs w:val="32"/>
        </w:rPr>
        <w:t>ÇARPMA İŞLEMİ</w:t>
      </w:r>
    </w:p>
    <w:p w:rsidR="00653011" w:rsidRDefault="00653011" w:rsidP="009B06D3">
      <w:pPr>
        <w:sectPr w:rsidR="00653011" w:rsidSect="009B06D3">
          <w:pgSz w:w="11906" w:h="16838"/>
          <w:pgMar w:top="709" w:right="707" w:bottom="567" w:left="851" w:header="708" w:footer="708" w:gutter="0"/>
          <w:cols w:space="708"/>
          <w:docGrid w:linePitch="360"/>
        </w:sectPr>
      </w:pPr>
    </w:p>
    <w:p w:rsidR="00653011" w:rsidRDefault="00653011" w:rsidP="009B06D3">
      <w:pPr>
        <w:ind w:firstLine="708"/>
        <w:rPr>
          <w:sz w:val="28"/>
          <w:szCs w:val="28"/>
        </w:rPr>
      </w:pPr>
      <w:r w:rsidRPr="009B06D3">
        <w:rPr>
          <w:sz w:val="28"/>
          <w:szCs w:val="28"/>
        </w:rPr>
        <w:t>101</w:t>
      </w:r>
    </w:p>
    <w:p w:rsidR="00653011" w:rsidRPr="009B06D3" w:rsidRDefault="00653011" w:rsidP="009B06D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9B06D3">
        <w:rPr>
          <w:sz w:val="28"/>
          <w:szCs w:val="28"/>
          <w:u w:val="single"/>
        </w:rPr>
        <w:t>x   15</w:t>
      </w: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Pr="009B06D3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ind w:firstLine="708"/>
        <w:rPr>
          <w:sz w:val="28"/>
          <w:szCs w:val="28"/>
        </w:rPr>
      </w:pPr>
      <w:r w:rsidRPr="009B06D3">
        <w:rPr>
          <w:sz w:val="28"/>
          <w:szCs w:val="28"/>
        </w:rPr>
        <w:t>434</w:t>
      </w:r>
    </w:p>
    <w:p w:rsidR="00653011" w:rsidRDefault="00653011" w:rsidP="009B06D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9B06D3">
        <w:rPr>
          <w:sz w:val="28"/>
          <w:szCs w:val="28"/>
          <w:u w:val="single"/>
        </w:rPr>
        <w:t>x  56</w:t>
      </w:r>
    </w:p>
    <w:p w:rsidR="00653011" w:rsidRDefault="00653011" w:rsidP="009B06D3">
      <w:pPr>
        <w:rPr>
          <w:sz w:val="28"/>
          <w:szCs w:val="28"/>
          <w:u w:val="single"/>
        </w:rPr>
      </w:pPr>
    </w:p>
    <w:p w:rsidR="00653011" w:rsidRDefault="00653011" w:rsidP="009B06D3">
      <w:pPr>
        <w:rPr>
          <w:sz w:val="28"/>
          <w:szCs w:val="28"/>
          <w:u w:val="single"/>
        </w:rPr>
      </w:pPr>
    </w:p>
    <w:p w:rsidR="00653011" w:rsidRPr="009B06D3" w:rsidRDefault="00653011" w:rsidP="009B06D3">
      <w:pPr>
        <w:rPr>
          <w:sz w:val="28"/>
          <w:szCs w:val="28"/>
          <w:u w:val="single"/>
        </w:rPr>
      </w:pPr>
    </w:p>
    <w:p w:rsidR="00653011" w:rsidRDefault="00653011" w:rsidP="009B06D3">
      <w:pPr>
        <w:ind w:firstLine="708"/>
        <w:rPr>
          <w:sz w:val="28"/>
          <w:szCs w:val="28"/>
        </w:rPr>
      </w:pPr>
      <w:r w:rsidRPr="009B06D3">
        <w:rPr>
          <w:sz w:val="28"/>
          <w:szCs w:val="28"/>
        </w:rPr>
        <w:t>283</w:t>
      </w:r>
    </w:p>
    <w:p w:rsidR="00653011" w:rsidRDefault="00653011" w:rsidP="009B06D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9B06D3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Pr="009B06D3">
        <w:rPr>
          <w:sz w:val="28"/>
          <w:szCs w:val="28"/>
          <w:u w:val="single"/>
        </w:rPr>
        <w:t>25</w:t>
      </w:r>
    </w:p>
    <w:p w:rsidR="00653011" w:rsidRDefault="00653011" w:rsidP="009B06D3">
      <w:pPr>
        <w:rPr>
          <w:sz w:val="28"/>
          <w:szCs w:val="28"/>
          <w:u w:val="single"/>
        </w:rPr>
      </w:pPr>
    </w:p>
    <w:p w:rsidR="00653011" w:rsidRDefault="00653011" w:rsidP="009B06D3">
      <w:pPr>
        <w:rPr>
          <w:sz w:val="28"/>
          <w:szCs w:val="28"/>
          <w:u w:val="single"/>
        </w:rPr>
      </w:pPr>
    </w:p>
    <w:p w:rsidR="00653011" w:rsidRPr="009B06D3" w:rsidRDefault="00653011" w:rsidP="009B06D3">
      <w:pPr>
        <w:rPr>
          <w:sz w:val="28"/>
          <w:szCs w:val="28"/>
          <w:u w:val="single"/>
        </w:rPr>
      </w:pPr>
    </w:p>
    <w:p w:rsidR="00653011" w:rsidRDefault="00653011" w:rsidP="009B06D3">
      <w:pPr>
        <w:ind w:firstLine="708"/>
        <w:rPr>
          <w:sz w:val="28"/>
          <w:szCs w:val="28"/>
        </w:rPr>
      </w:pPr>
      <w:r w:rsidRPr="009B06D3">
        <w:rPr>
          <w:sz w:val="28"/>
          <w:szCs w:val="28"/>
        </w:rPr>
        <w:t>627</w:t>
      </w:r>
    </w:p>
    <w:p w:rsidR="00653011" w:rsidRPr="009B06D3" w:rsidRDefault="00653011" w:rsidP="009B06D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9B06D3">
        <w:rPr>
          <w:sz w:val="28"/>
          <w:szCs w:val="28"/>
          <w:u w:val="single"/>
        </w:rPr>
        <w:t>x  92</w:t>
      </w: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ind w:firstLine="708"/>
        <w:rPr>
          <w:sz w:val="28"/>
          <w:szCs w:val="28"/>
        </w:rPr>
      </w:pPr>
      <w:r w:rsidRPr="009B06D3">
        <w:rPr>
          <w:sz w:val="28"/>
          <w:szCs w:val="28"/>
        </w:rPr>
        <w:t>968</w:t>
      </w:r>
    </w:p>
    <w:p w:rsidR="00653011" w:rsidRPr="009B06D3" w:rsidRDefault="00653011" w:rsidP="009B06D3">
      <w:pPr>
        <w:rPr>
          <w:sz w:val="28"/>
          <w:szCs w:val="28"/>
          <w:u w:val="single"/>
        </w:rPr>
      </w:pPr>
      <w:r w:rsidRPr="009B06D3"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 xml:space="preserve"> </w:t>
      </w:r>
      <w:r w:rsidRPr="009B06D3">
        <w:rPr>
          <w:sz w:val="28"/>
          <w:szCs w:val="28"/>
          <w:u w:val="single"/>
        </w:rPr>
        <w:t>x  36</w:t>
      </w: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C14607">
      <w:pPr>
        <w:ind w:firstLine="708"/>
        <w:rPr>
          <w:sz w:val="28"/>
          <w:szCs w:val="28"/>
        </w:rPr>
      </w:pPr>
      <w:r w:rsidRPr="009B06D3">
        <w:rPr>
          <w:sz w:val="28"/>
          <w:szCs w:val="28"/>
        </w:rPr>
        <w:t>938</w:t>
      </w:r>
    </w:p>
    <w:p w:rsidR="00653011" w:rsidRPr="00C14607" w:rsidRDefault="00653011" w:rsidP="009B06D3">
      <w:pPr>
        <w:rPr>
          <w:sz w:val="28"/>
          <w:szCs w:val="28"/>
          <w:u w:val="single"/>
        </w:rPr>
      </w:pPr>
      <w:r w:rsidRPr="00C14607">
        <w:rPr>
          <w:sz w:val="28"/>
          <w:szCs w:val="28"/>
        </w:rPr>
        <w:t xml:space="preserve">          </w:t>
      </w:r>
      <w:r w:rsidRPr="00C14607">
        <w:rPr>
          <w:sz w:val="28"/>
          <w:szCs w:val="28"/>
          <w:u w:val="single"/>
        </w:rPr>
        <w:t>x 12</w:t>
      </w: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C14607">
      <w:pPr>
        <w:ind w:firstLine="708"/>
        <w:rPr>
          <w:sz w:val="28"/>
          <w:szCs w:val="28"/>
        </w:rPr>
      </w:pPr>
      <w:r w:rsidRPr="009B06D3">
        <w:rPr>
          <w:sz w:val="28"/>
          <w:szCs w:val="28"/>
        </w:rPr>
        <w:t>890</w:t>
      </w:r>
    </w:p>
    <w:p w:rsidR="00653011" w:rsidRPr="00C14607" w:rsidRDefault="00653011" w:rsidP="009B06D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C14607">
        <w:rPr>
          <w:sz w:val="28"/>
          <w:szCs w:val="28"/>
          <w:u w:val="single"/>
        </w:rPr>
        <w:t>x  12</w:t>
      </w: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9B06D3">
      <w:pPr>
        <w:rPr>
          <w:sz w:val="28"/>
          <w:szCs w:val="28"/>
        </w:rPr>
      </w:pPr>
    </w:p>
    <w:p w:rsidR="00653011" w:rsidRDefault="00653011" w:rsidP="00C14607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158</w:t>
      </w:r>
    </w:p>
    <w:p w:rsidR="00653011" w:rsidRPr="00C14607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C14607">
        <w:rPr>
          <w:sz w:val="28"/>
          <w:szCs w:val="28"/>
          <w:u w:val="single"/>
        </w:rPr>
        <w:t>x  40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626</w:t>
      </w:r>
    </w:p>
    <w:p w:rsidR="00653011" w:rsidRPr="00C14607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C14607">
        <w:rPr>
          <w:sz w:val="28"/>
          <w:szCs w:val="28"/>
          <w:u w:val="single"/>
        </w:rPr>
        <w:t>x  15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8944F8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268</w:t>
      </w:r>
    </w:p>
    <w:p w:rsidR="00653011" w:rsidRPr="008944F8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8944F8">
        <w:rPr>
          <w:sz w:val="28"/>
          <w:szCs w:val="28"/>
          <w:u w:val="single"/>
        </w:rPr>
        <w:t>x  99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8944F8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565</w:t>
      </w:r>
    </w:p>
    <w:p w:rsidR="00653011" w:rsidRPr="008944F8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8944F8">
        <w:rPr>
          <w:sz w:val="28"/>
          <w:szCs w:val="28"/>
          <w:u w:val="single"/>
        </w:rPr>
        <w:t>x  83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136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99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60</w:t>
      </w:r>
    </w:p>
    <w:p w:rsidR="00653011" w:rsidRDefault="00653011" w:rsidP="00C146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x  </w:t>
      </w:r>
      <w:r w:rsidRPr="009B06D3">
        <w:rPr>
          <w:sz w:val="28"/>
          <w:szCs w:val="28"/>
        </w:rPr>
        <w:t>28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38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Pr="00BA5DD9">
        <w:rPr>
          <w:sz w:val="28"/>
          <w:szCs w:val="28"/>
          <w:u w:val="single"/>
        </w:rPr>
        <w:t>x  97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447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28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694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90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742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18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126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79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241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87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423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25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119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97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778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56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102</w:t>
      </w:r>
    </w:p>
    <w:p w:rsidR="00653011" w:rsidRPr="00BA5DD9" w:rsidRDefault="00653011" w:rsidP="00C1460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66</w:t>
      </w: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Default="00653011" w:rsidP="00C14607">
      <w:pPr>
        <w:jc w:val="center"/>
        <w:rPr>
          <w:sz w:val="28"/>
          <w:szCs w:val="28"/>
        </w:rPr>
      </w:pPr>
    </w:p>
    <w:p w:rsidR="00653011" w:rsidRPr="009B06D3" w:rsidRDefault="00653011" w:rsidP="00C14607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58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BA5DD9">
        <w:rPr>
          <w:sz w:val="28"/>
          <w:szCs w:val="28"/>
          <w:u w:val="single"/>
        </w:rPr>
        <w:t>x  19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65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Pr="00BA5DD9">
        <w:rPr>
          <w:sz w:val="28"/>
          <w:szCs w:val="28"/>
          <w:u w:val="single"/>
        </w:rPr>
        <w:t>x  64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697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BA5DD9">
        <w:rPr>
          <w:sz w:val="28"/>
          <w:szCs w:val="28"/>
          <w:u w:val="single"/>
        </w:rPr>
        <w:t>x  10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391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55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978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83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184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46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25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Pr="00BA5DD9">
        <w:rPr>
          <w:sz w:val="28"/>
          <w:szCs w:val="28"/>
          <w:u w:val="single"/>
        </w:rPr>
        <w:t>x  89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328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Pr="00BA5DD9">
        <w:rPr>
          <w:sz w:val="28"/>
          <w:szCs w:val="28"/>
          <w:u w:val="single"/>
        </w:rPr>
        <w:t>x  51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59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BA5DD9">
        <w:rPr>
          <w:sz w:val="28"/>
          <w:szCs w:val="28"/>
          <w:u w:val="single"/>
        </w:rPr>
        <w:t>x 65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499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BA5DD9">
        <w:rPr>
          <w:sz w:val="28"/>
          <w:szCs w:val="28"/>
          <w:u w:val="single"/>
        </w:rPr>
        <w:t>x  84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702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40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176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31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</w:p>
    <w:p w:rsidR="00653011" w:rsidRDefault="00653011" w:rsidP="00BA5DD9">
      <w:pPr>
        <w:ind w:firstLine="708"/>
        <w:jc w:val="center"/>
        <w:rPr>
          <w:sz w:val="28"/>
          <w:szCs w:val="28"/>
        </w:rPr>
      </w:pPr>
      <w:r w:rsidRPr="009B06D3">
        <w:rPr>
          <w:sz w:val="28"/>
          <w:szCs w:val="28"/>
        </w:rPr>
        <w:t>112</w:t>
      </w:r>
    </w:p>
    <w:p w:rsidR="00653011" w:rsidRPr="00BA5DD9" w:rsidRDefault="00653011" w:rsidP="009B06D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BA5DD9">
        <w:rPr>
          <w:sz w:val="28"/>
          <w:szCs w:val="28"/>
          <w:u w:val="single"/>
        </w:rPr>
        <w:t>x  23</w:t>
      </w: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Default="00653011" w:rsidP="009B06D3">
      <w:pPr>
        <w:jc w:val="center"/>
        <w:rPr>
          <w:sz w:val="28"/>
          <w:szCs w:val="28"/>
        </w:rPr>
      </w:pPr>
    </w:p>
    <w:p w:rsidR="00653011" w:rsidRPr="009B06D3" w:rsidRDefault="00653011" w:rsidP="009B06D3">
      <w:pPr>
        <w:jc w:val="center"/>
        <w:rPr>
          <w:sz w:val="28"/>
          <w:szCs w:val="28"/>
        </w:rPr>
      </w:pPr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sectPr w:rsidR="00653011" w:rsidRPr="009B06D3" w:rsidSect="009B06D3">
      <w:type w:val="continuous"/>
      <w:pgSz w:w="11906" w:h="16838"/>
      <w:pgMar w:top="709" w:right="707" w:bottom="567" w:left="851" w:header="708" w:footer="708" w:gutter="0"/>
      <w:cols w:num="4" w:space="292" w:equalWidth="0">
        <w:col w:w="1228" w:space="292"/>
        <w:col w:w="2748" w:space="292"/>
        <w:col w:w="2748" w:space="292"/>
        <w:col w:w="2747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6D3"/>
    <w:rsid w:val="00403D1D"/>
    <w:rsid w:val="00653011"/>
    <w:rsid w:val="006A1319"/>
    <w:rsid w:val="0079043A"/>
    <w:rsid w:val="008354F2"/>
    <w:rsid w:val="008944F8"/>
    <w:rsid w:val="009B06D3"/>
    <w:rsid w:val="00BA5DD9"/>
    <w:rsid w:val="00C14607"/>
    <w:rsid w:val="00C60BC6"/>
    <w:rsid w:val="00D83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904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124</Words>
  <Characters>713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4</cp:revision>
  <dcterms:created xsi:type="dcterms:W3CDTF">2010-11-16T18:55:00Z</dcterms:created>
  <dcterms:modified xsi:type="dcterms:W3CDTF">2012-02-22T18:32:00Z</dcterms:modified>
</cp:coreProperties>
</file>